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C7D" w:rsidRDefault="000C0C7D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.5pt;margin-top:5in;width:270pt;height:108pt;z-index:251660288" stroked="f">
            <v:textbox>
              <w:txbxContent>
                <w:p w:rsidR="000C0C7D" w:rsidRPr="00895228" w:rsidRDefault="000C0C7D" w:rsidP="002E30BA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0C0C7D" w:rsidRPr="00895228" w:rsidRDefault="000C0C7D" w:rsidP="002E30BA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27" type="#_x0000_t202" style="position:absolute;margin-left:307.55pt;margin-top:512.9pt;width:489.95pt;height:56.1pt;z-index:251657216" stroked="f">
            <v:textbox>
              <w:txbxContent>
                <w:p w:rsidR="000C0C7D" w:rsidRPr="00BC2B51" w:rsidRDefault="000C0C7D" w:rsidP="00BC2B51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</w:pPr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“Proyecto cofinanciado por los Fondos FEDER, dentro del Programa Operativo FEDER de </w:t>
                  </w:r>
                  <w:smartTag w:uri="urn:schemas-microsoft-com:office:smarttags" w:element="PersonName">
                    <w:smartTagPr>
                      <w:attr w:name="ProductID" w:val="la Comunitat Valenciana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la Comunitat Valenciana</w:t>
                    </w:r>
                  </w:smartTag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 2014-</w:t>
                  </w:r>
                  <w:smartTag w:uri="urn:schemas-microsoft-com:office:smarttags" w:element="metricconverter">
                    <w:smartTagPr>
                      <w:attr w:name="ProductID" w:val="2020”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2020”</w:t>
                    </w:r>
                  </w:smartTag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3" o:spid="_x0000_s1028" type="#_x0000_t75" style="position:absolute;margin-left:30.7pt;margin-top:476.9pt;width:238.8pt;height:99.1pt;z-index:-25166131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29" type="#_x0000_t202" style="position:absolute;margin-left:27.5pt;margin-top:153pt;width:793.85pt;height:198pt;z-index:251659264;mso-position-horizontal-relative:page;mso-position-vertical-relative:page" fillcolor="#e6eed5" stroked="f" strokecolor="#622423" strokeweight="6pt">
            <v:fill r:id="rId6" o:title="" type="pattern"/>
            <v:stroke linestyle="thickThin"/>
            <v:textbox style="mso-next-textbox:#_x0000_s1029" inset="18pt,18pt,18pt,18pt">
              <w:txbxContent>
                <w:p w:rsidR="000C0C7D" w:rsidRPr="0063523E" w:rsidRDefault="000C0C7D" w:rsidP="00CC20EA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Imagen 10" o:spid="_x0000_s1030" type="#_x0000_t75" style="position:absolute;margin-left:429pt;margin-top:41.3pt;width:375.3pt;height:75.7pt;z-index:25165619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31" type="#_x0000_t75" style="position:absolute;margin-left:22pt;margin-top:10.25pt;width:291.5pt;height:106.75pt;z-index:251658240">
            <v:imagedata r:id="rId8" o:title=""/>
          </v:shape>
        </w:pict>
      </w:r>
      <w:r>
        <w:tab/>
      </w:r>
    </w:p>
    <w:sectPr w:rsidR="000C0C7D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3D4A"/>
    <w:multiLevelType w:val="multilevel"/>
    <w:tmpl w:val="36D6FBD4"/>
    <w:lvl w:ilvl="0">
      <w:start w:val="1"/>
      <w:numFmt w:val="decimal"/>
      <w:pStyle w:val="Heading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AE"/>
    <w:rsid w:val="000A79CA"/>
    <w:rsid w:val="000C0C7D"/>
    <w:rsid w:val="00161890"/>
    <w:rsid w:val="001C72B1"/>
    <w:rsid w:val="0021078C"/>
    <w:rsid w:val="00232D96"/>
    <w:rsid w:val="00256BA4"/>
    <w:rsid w:val="00256BAE"/>
    <w:rsid w:val="002E30BA"/>
    <w:rsid w:val="00633204"/>
    <w:rsid w:val="0063523E"/>
    <w:rsid w:val="007111C9"/>
    <w:rsid w:val="00851373"/>
    <w:rsid w:val="00895228"/>
    <w:rsid w:val="009321F1"/>
    <w:rsid w:val="00A5435D"/>
    <w:rsid w:val="00BB0A08"/>
    <w:rsid w:val="00BC0E58"/>
    <w:rsid w:val="00BC2B51"/>
    <w:rsid w:val="00BF01D5"/>
    <w:rsid w:val="00BF52FF"/>
    <w:rsid w:val="00C22401"/>
    <w:rsid w:val="00CC20EA"/>
    <w:rsid w:val="00F2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</Words>
  <Characters>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pardog</cp:lastModifiedBy>
  <cp:revision>8</cp:revision>
  <dcterms:created xsi:type="dcterms:W3CDTF">2015-09-24T14:59:00Z</dcterms:created>
  <dcterms:modified xsi:type="dcterms:W3CDTF">2017-04-25T12:21:00Z</dcterms:modified>
</cp:coreProperties>
</file>